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EBD6F" w14:textId="77777777" w:rsidR="00926EE7" w:rsidRPr="00926EE7" w:rsidRDefault="00926EE7" w:rsidP="00926E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6EE7">
        <w:rPr>
          <w:rFonts w:ascii="Times New Roman" w:hAnsi="Times New Roman" w:cs="Times New Roman"/>
          <w:sz w:val="24"/>
          <w:szCs w:val="24"/>
          <w:u w:val="single"/>
        </w:rPr>
        <w:t>John CLEOBURY</w:t>
      </w:r>
      <w:r w:rsidRPr="00926EE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926EE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926EE7">
        <w:rPr>
          <w:rFonts w:ascii="Times New Roman" w:hAnsi="Times New Roman" w:cs="Times New Roman"/>
          <w:sz w:val="24"/>
          <w:szCs w:val="24"/>
        </w:rPr>
        <w:t>fl.1439)</w:t>
      </w:r>
    </w:p>
    <w:p w14:paraId="6CB62CE1" w14:textId="77777777" w:rsidR="00926EE7" w:rsidRPr="00926EE7" w:rsidRDefault="00926EE7" w:rsidP="00926E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6EE7">
        <w:rPr>
          <w:rFonts w:ascii="Times New Roman" w:hAnsi="Times New Roman" w:cs="Times New Roman"/>
          <w:sz w:val="24"/>
          <w:szCs w:val="24"/>
        </w:rPr>
        <w:t>Chaplain.</w:t>
      </w:r>
    </w:p>
    <w:p w14:paraId="23E4A09C" w14:textId="77777777" w:rsidR="00926EE7" w:rsidRPr="00926EE7" w:rsidRDefault="00926EE7" w:rsidP="00926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F257AB" w14:textId="77777777" w:rsidR="00926EE7" w:rsidRPr="00926EE7" w:rsidRDefault="00926EE7" w:rsidP="00926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19EA2D" w14:textId="77777777" w:rsidR="00926EE7" w:rsidRPr="00926EE7" w:rsidRDefault="00926EE7" w:rsidP="00926E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6EE7">
        <w:rPr>
          <w:rFonts w:ascii="Times New Roman" w:hAnsi="Times New Roman" w:cs="Times New Roman"/>
          <w:sz w:val="24"/>
          <w:szCs w:val="24"/>
        </w:rPr>
        <w:t xml:space="preserve">  1 Jul.</w:t>
      </w:r>
      <w:r w:rsidRPr="00926EE7">
        <w:rPr>
          <w:rFonts w:ascii="Times New Roman" w:hAnsi="Times New Roman" w:cs="Times New Roman"/>
          <w:sz w:val="24"/>
          <w:szCs w:val="24"/>
        </w:rPr>
        <w:tab/>
        <w:t>1439</w:t>
      </w:r>
      <w:r w:rsidRPr="00926EE7">
        <w:rPr>
          <w:rFonts w:ascii="Times New Roman" w:hAnsi="Times New Roman" w:cs="Times New Roman"/>
          <w:sz w:val="24"/>
          <w:szCs w:val="24"/>
        </w:rPr>
        <w:tab/>
        <w:t xml:space="preserve">He was instituted to the chantry of </w:t>
      </w:r>
      <w:proofErr w:type="spellStart"/>
      <w:proofErr w:type="gramStart"/>
      <w:r w:rsidRPr="00926EE7">
        <w:rPr>
          <w:rFonts w:ascii="Times New Roman" w:hAnsi="Times New Roman" w:cs="Times New Roman"/>
          <w:sz w:val="24"/>
          <w:szCs w:val="24"/>
        </w:rPr>
        <w:t>St.Anne</w:t>
      </w:r>
      <w:proofErr w:type="spellEnd"/>
      <w:proofErr w:type="gramEnd"/>
      <w:r w:rsidRPr="00926EE7">
        <w:rPr>
          <w:rFonts w:ascii="Times New Roman" w:hAnsi="Times New Roman" w:cs="Times New Roman"/>
          <w:sz w:val="24"/>
          <w:szCs w:val="24"/>
        </w:rPr>
        <w:t>, Ledbury, Herefordshire.</w:t>
      </w:r>
    </w:p>
    <w:p w14:paraId="6D399CE2" w14:textId="77777777" w:rsidR="00926EE7" w:rsidRPr="00926EE7" w:rsidRDefault="00926EE7" w:rsidP="00926E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6EE7">
        <w:rPr>
          <w:rFonts w:ascii="Times New Roman" w:hAnsi="Times New Roman" w:cs="Times New Roman"/>
          <w:sz w:val="24"/>
          <w:szCs w:val="24"/>
        </w:rPr>
        <w:tab/>
      </w:r>
      <w:r w:rsidRPr="00926EE7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26EE7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www.melocki.org.uk/diocese/chantry.html</w:t>
        </w:r>
      </w:hyperlink>
      <w:r w:rsidRPr="00926EE7">
        <w:rPr>
          <w:rFonts w:ascii="Times New Roman" w:hAnsi="Times New Roman" w:cs="Times New Roman"/>
          <w:sz w:val="24"/>
          <w:szCs w:val="24"/>
        </w:rPr>
        <w:t>)</w:t>
      </w:r>
    </w:p>
    <w:p w14:paraId="56447074" w14:textId="77777777" w:rsidR="00926EE7" w:rsidRPr="00926EE7" w:rsidRDefault="00926EE7" w:rsidP="00926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9AF0C7" w14:textId="77777777" w:rsidR="00926EE7" w:rsidRPr="00926EE7" w:rsidRDefault="00926EE7" w:rsidP="00926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13C594" w14:textId="77777777" w:rsidR="00926EE7" w:rsidRPr="00926EE7" w:rsidRDefault="00926EE7" w:rsidP="00926E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6EE7">
        <w:rPr>
          <w:rFonts w:ascii="Times New Roman" w:hAnsi="Times New Roman" w:cs="Times New Roman"/>
          <w:sz w:val="24"/>
          <w:szCs w:val="24"/>
        </w:rPr>
        <w:t>28 July 2021</w:t>
      </w:r>
    </w:p>
    <w:p w14:paraId="720FEE81" w14:textId="77777777" w:rsidR="00BA00AB" w:rsidRPr="00926EE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26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B2948" w14:textId="77777777" w:rsidR="00926EE7" w:rsidRDefault="00926EE7" w:rsidP="009139A6">
      <w:r>
        <w:separator/>
      </w:r>
    </w:p>
  </w:endnote>
  <w:endnote w:type="continuationSeparator" w:id="0">
    <w:p w14:paraId="3A216E3D" w14:textId="77777777" w:rsidR="00926EE7" w:rsidRDefault="00926E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06F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8C2A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8F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DC8E4" w14:textId="77777777" w:rsidR="00926EE7" w:rsidRDefault="00926EE7" w:rsidP="009139A6">
      <w:r>
        <w:separator/>
      </w:r>
    </w:p>
  </w:footnote>
  <w:footnote w:type="continuationSeparator" w:id="0">
    <w:p w14:paraId="25FF4B23" w14:textId="77777777" w:rsidR="00926EE7" w:rsidRDefault="00926E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5E3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3DB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F4B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EE7"/>
    <w:rsid w:val="000666E0"/>
    <w:rsid w:val="002510B7"/>
    <w:rsid w:val="005C130B"/>
    <w:rsid w:val="00826F5C"/>
    <w:rsid w:val="009139A6"/>
    <w:rsid w:val="00926EE7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CDF75"/>
  <w15:chartTrackingRefBased/>
  <w15:docId w15:val="{9DD92C8C-C171-4D42-8763-5A194DC2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926EE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2022-08-12T19:48:00Z</dcterms:created>
  <dcterms:modified xsi:type="dcterms:W3CDTF">2022-08-12T19:49:00Z</dcterms:modified>
</cp:coreProperties>
</file>